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BDA0E7" w14:textId="77777777" w:rsidR="007302EF" w:rsidRDefault="007302EF" w:rsidP="007302E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KYRKEBY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d.ca.1483)</w:t>
      </w:r>
    </w:p>
    <w:p w14:paraId="6BD2827A" w14:textId="77777777" w:rsidR="007302EF" w:rsidRDefault="007302EF" w:rsidP="007302E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Treasurer of Exeter Cathedral.</w:t>
      </w:r>
    </w:p>
    <w:p w14:paraId="05E463E1" w14:textId="77777777" w:rsidR="007302EF" w:rsidRDefault="007302EF" w:rsidP="007302E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D87566" w14:textId="77777777" w:rsidR="007302EF" w:rsidRDefault="007302EF" w:rsidP="007302E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1C888B" w14:textId="77777777" w:rsidR="007302EF" w:rsidRDefault="007302EF" w:rsidP="007302E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died in or before this time.</w:t>
      </w:r>
    </w:p>
    <w:p w14:paraId="6DAF2911" w14:textId="77777777" w:rsidR="007302EF" w:rsidRDefault="007302EF" w:rsidP="007302E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3C752A8" w14:textId="77777777" w:rsidR="007302EF" w:rsidRDefault="007302EF" w:rsidP="007302E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BADD02" w14:textId="77777777" w:rsidR="007302EF" w:rsidRDefault="007302EF" w:rsidP="007302E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BBD77CE" w14:textId="77777777" w:rsidR="007302EF" w:rsidRPr="00460A71" w:rsidRDefault="007302EF" w:rsidP="007302E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Executors:   Alan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Sares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Andrew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Harlewyn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   (ibid.)</w:t>
      </w:r>
    </w:p>
    <w:p w14:paraId="0EAA1120" w14:textId="77777777" w:rsidR="007302EF" w:rsidRDefault="007302EF" w:rsidP="007302E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5FB2B2" w14:textId="77777777" w:rsidR="007302EF" w:rsidRDefault="007302EF" w:rsidP="007302E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B5727BC" w14:textId="77777777" w:rsidR="007302EF" w:rsidRDefault="007302EF" w:rsidP="007302E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31 May 2021</w:t>
      </w:r>
    </w:p>
    <w:p w14:paraId="61E61FB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CCFA83" w14:textId="77777777" w:rsidR="007302EF" w:rsidRDefault="007302EF" w:rsidP="009139A6">
      <w:r>
        <w:separator/>
      </w:r>
    </w:p>
  </w:endnote>
  <w:endnote w:type="continuationSeparator" w:id="0">
    <w:p w14:paraId="7335608D" w14:textId="77777777" w:rsidR="007302EF" w:rsidRDefault="007302E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B38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BDD9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8F9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5B339A" w14:textId="77777777" w:rsidR="007302EF" w:rsidRDefault="007302EF" w:rsidP="009139A6">
      <w:r>
        <w:separator/>
      </w:r>
    </w:p>
  </w:footnote>
  <w:footnote w:type="continuationSeparator" w:id="0">
    <w:p w14:paraId="6999B556" w14:textId="77777777" w:rsidR="007302EF" w:rsidRDefault="007302E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D868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B4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C34C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2EF"/>
    <w:rsid w:val="000666E0"/>
    <w:rsid w:val="002510B7"/>
    <w:rsid w:val="005C130B"/>
    <w:rsid w:val="007302E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47BFD"/>
  <w15:chartTrackingRefBased/>
  <w15:docId w15:val="{76027746-FD5F-4A4E-BB51-3A7FA3D53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302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2021-07-11T16:37:00Z</dcterms:created>
  <dcterms:modified xsi:type="dcterms:W3CDTF">2021-07-11T16:37:00Z</dcterms:modified>
</cp:coreProperties>
</file>